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2EEAF6D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BOTELLER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fl.1444)</w:t>
      </w:r>
    </w:p>
    <w:p w14:paraId="59CCB52C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of York. Spurrier.</w:t>
      </w:r>
    </w:p>
    <w:p w14:paraId="1D4F4B41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</w:p>
    <w:p w14:paraId="0606B02B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</w:p>
    <w:p w14:paraId="49A113E6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 xml:space="preserve">Sir Thomas </w:t>
      </w:r>
      <w:proofErr w:type="spellStart"/>
      <w:r>
        <w:rPr>
          <w:rFonts w:cs="Times New Roman"/>
          <w:szCs w:val="24"/>
        </w:rPr>
        <w:t>Metham</w:t>
      </w:r>
      <w:proofErr w:type="spellEnd"/>
      <w:r>
        <w:rPr>
          <w:rFonts w:cs="Times New Roman"/>
          <w:szCs w:val="24"/>
        </w:rPr>
        <w:t>(q.v.) brought a plaint of debt against him and six</w:t>
      </w:r>
    </w:p>
    <w:p w14:paraId="438533D3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others.     ( </w:t>
      </w:r>
      <w:hyperlink r:id="rId6" w:history="1">
        <w:r w:rsidRPr="003B69BB">
          <w:rPr>
            <w:rStyle w:val="Hyperlink"/>
            <w:rFonts w:cs="Times New Roman"/>
            <w:szCs w:val="24"/>
          </w:rPr>
          <w:t>https://waalt.uh.edu/index.php/CP40/732</w:t>
        </w:r>
      </w:hyperlink>
      <w:r>
        <w:rPr>
          <w:rFonts w:cs="Times New Roman"/>
          <w:szCs w:val="24"/>
        </w:rPr>
        <w:t xml:space="preserve"> )</w:t>
      </w:r>
    </w:p>
    <w:p w14:paraId="6821F440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</w:p>
    <w:p w14:paraId="79A429D7" w14:textId="77777777" w:rsidR="009118FD" w:rsidRDefault="009118FD" w:rsidP="009118FD">
      <w:pPr>
        <w:pStyle w:val="NoSpacing"/>
        <w:jc w:val="both"/>
        <w:rPr>
          <w:rFonts w:cs="Times New Roman"/>
          <w:szCs w:val="24"/>
        </w:rPr>
      </w:pPr>
    </w:p>
    <w:p w14:paraId="29E62135" w14:textId="77777777" w:rsidR="009118FD" w:rsidRDefault="009118FD" w:rsidP="009118FD">
      <w:pPr>
        <w:pStyle w:val="NoSpacing"/>
        <w:tabs>
          <w:tab w:val="left" w:pos="1548"/>
        </w:tabs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9 May 2024</w:t>
      </w:r>
      <w:r>
        <w:rPr>
          <w:rFonts w:cs="Times New Roman"/>
          <w:szCs w:val="24"/>
        </w:rPr>
        <w:tab/>
      </w:r>
    </w:p>
    <w:p w14:paraId="47F9A50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95E35F" w14:textId="77777777" w:rsidR="009118FD" w:rsidRDefault="009118FD" w:rsidP="009139A6">
      <w:r>
        <w:separator/>
      </w:r>
    </w:p>
  </w:endnote>
  <w:endnote w:type="continuationSeparator" w:id="0">
    <w:p w14:paraId="7F50EBD5" w14:textId="77777777" w:rsidR="009118FD" w:rsidRDefault="009118F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9C6B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309BF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BD4B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23A51F" w14:textId="77777777" w:rsidR="009118FD" w:rsidRDefault="009118FD" w:rsidP="009139A6">
      <w:r>
        <w:separator/>
      </w:r>
    </w:p>
  </w:footnote>
  <w:footnote w:type="continuationSeparator" w:id="0">
    <w:p w14:paraId="07A1C860" w14:textId="77777777" w:rsidR="009118FD" w:rsidRDefault="009118F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FBF54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B99F9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02CE7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8FD"/>
    <w:rsid w:val="000666E0"/>
    <w:rsid w:val="002510B7"/>
    <w:rsid w:val="00270799"/>
    <w:rsid w:val="0039151A"/>
    <w:rsid w:val="005C130B"/>
    <w:rsid w:val="00826F5C"/>
    <w:rsid w:val="009118FD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96ADF"/>
  <w15:chartTrackingRefBased/>
  <w15:docId w15:val="{F598EA75-F3F1-4E5C-B307-F2B306ED4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118F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32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38</Words>
  <Characters>218</Characters>
  <Application>Microsoft Office Word</Application>
  <DocSecurity>0</DocSecurity>
  <Lines>1</Lines>
  <Paragraphs>1</Paragraphs>
  <ScaleCrop>false</ScaleCrop>
  <Company/>
  <LinksUpToDate>false</LinksUpToDate>
  <CharactersWithSpaces>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2024-05-30T11:53:00Z</dcterms:created>
  <dcterms:modified xsi:type="dcterms:W3CDTF">2024-05-30T11:54:00Z</dcterms:modified>
</cp:coreProperties>
</file>